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4FDB" w:rsidRPr="00E64FDB" w:rsidRDefault="00E64FDB" w:rsidP="000418A3">
      <w:pPr>
        <w:tabs>
          <w:tab w:val="center" w:pos="4536"/>
          <w:tab w:val="right" w:pos="9214"/>
        </w:tabs>
        <w:jc w:val="center"/>
        <w:rPr>
          <w:rFonts w:ascii="Arial" w:hAnsi="Arial" w:cs="Arial"/>
        </w:rPr>
      </w:pPr>
      <w:bookmarkStart w:id="0" w:name="_Hlk167447331"/>
      <w:bookmarkStart w:id="1" w:name="_Hlk167443126"/>
      <w:bookmarkStart w:id="2" w:name="_GoBack"/>
      <w:bookmarkEnd w:id="2"/>
      <w:r w:rsidRPr="00E64FDB">
        <w:rPr>
          <w:rFonts w:ascii="Arial" w:hAnsi="Arial" w:cs="Arial"/>
        </w:rPr>
        <w:t>SPECYFIKACJA  WARUNKÓW ZAMÓWIENIA</w:t>
      </w:r>
    </w:p>
    <w:p w:rsidR="000418A3" w:rsidRPr="000418A3" w:rsidRDefault="000418A3" w:rsidP="000418A3">
      <w:pPr>
        <w:widowControl w:val="0"/>
        <w:spacing w:line="252" w:lineRule="auto"/>
        <w:jc w:val="center"/>
        <w:rPr>
          <w:rFonts w:ascii="Arial" w:hAnsi="Arial" w:cs="Arial"/>
          <w:sz w:val="18"/>
          <w:szCs w:val="18"/>
        </w:rPr>
      </w:pPr>
      <w:r w:rsidRPr="000418A3">
        <w:rPr>
          <w:rFonts w:ascii="Arial" w:hAnsi="Arial" w:cs="Arial"/>
          <w:sz w:val="18"/>
          <w:szCs w:val="18"/>
        </w:rPr>
        <w:t xml:space="preserve">Przebudowa nawierzchni ulicy Jagiellońskiej w Kielcach (odcinek od km 0+000 do km 0+673) w ramach zadania: </w:t>
      </w:r>
    </w:p>
    <w:p w:rsidR="000418A3" w:rsidRPr="000418A3" w:rsidRDefault="000418A3" w:rsidP="000418A3">
      <w:pPr>
        <w:widowControl w:val="0"/>
        <w:spacing w:line="252" w:lineRule="auto"/>
        <w:jc w:val="center"/>
        <w:rPr>
          <w:rFonts w:ascii="Arial" w:hAnsi="Arial" w:cs="Arial"/>
          <w:sz w:val="18"/>
          <w:szCs w:val="18"/>
        </w:rPr>
      </w:pPr>
      <w:r w:rsidRPr="000418A3">
        <w:rPr>
          <w:rFonts w:ascii="Arial" w:hAnsi="Arial" w:cs="Arial"/>
          <w:sz w:val="18"/>
          <w:szCs w:val="18"/>
        </w:rPr>
        <w:t>Program przebudowy nawierzchni ulic na terenie Miasta Kielce – Kielce bez dziur</w:t>
      </w:r>
    </w:p>
    <w:p w:rsidR="00E64FDB" w:rsidRPr="000418A3" w:rsidRDefault="00E64FDB" w:rsidP="000418A3">
      <w:pPr>
        <w:pBdr>
          <w:bottom w:val="single" w:sz="4" w:space="1" w:color="auto"/>
        </w:pBdr>
        <w:tabs>
          <w:tab w:val="right" w:pos="9214"/>
        </w:tabs>
        <w:spacing w:line="276" w:lineRule="auto"/>
        <w:jc w:val="center"/>
        <w:rPr>
          <w:rFonts w:ascii="Arial" w:hAnsi="Arial" w:cs="Arial"/>
          <w:snapToGrid w:val="0"/>
          <w:sz w:val="18"/>
          <w:szCs w:val="18"/>
        </w:rPr>
      </w:pPr>
      <w:r w:rsidRPr="000418A3">
        <w:rPr>
          <w:rFonts w:ascii="Arial" w:hAnsi="Arial" w:cs="Arial"/>
          <w:snapToGrid w:val="0"/>
          <w:sz w:val="18"/>
          <w:szCs w:val="18"/>
        </w:rPr>
        <w:t>Postępowanie nr: WZP.26.1.</w:t>
      </w:r>
      <w:r w:rsidR="000418A3" w:rsidRPr="000418A3">
        <w:rPr>
          <w:rFonts w:ascii="Arial" w:hAnsi="Arial" w:cs="Arial"/>
          <w:snapToGrid w:val="0"/>
          <w:sz w:val="18"/>
          <w:szCs w:val="18"/>
        </w:rPr>
        <w:t>28</w:t>
      </w:r>
      <w:r w:rsidRPr="000418A3">
        <w:rPr>
          <w:rFonts w:ascii="Arial" w:hAnsi="Arial" w:cs="Arial"/>
          <w:snapToGrid w:val="0"/>
          <w:sz w:val="18"/>
          <w:szCs w:val="18"/>
        </w:rPr>
        <w:t>.202</w:t>
      </w:r>
      <w:r w:rsidR="001B5A8E" w:rsidRPr="000418A3">
        <w:rPr>
          <w:rFonts w:ascii="Arial" w:hAnsi="Arial" w:cs="Arial"/>
          <w:snapToGrid w:val="0"/>
          <w:sz w:val="18"/>
          <w:szCs w:val="18"/>
        </w:rPr>
        <w:t>6</w:t>
      </w:r>
    </w:p>
    <w:p w:rsidR="00172361" w:rsidRPr="00E64FDB" w:rsidRDefault="00172361" w:rsidP="00E64FDB">
      <w:pPr>
        <w:pBdr>
          <w:bottom w:val="single" w:sz="4" w:space="1" w:color="auto"/>
        </w:pBdr>
        <w:tabs>
          <w:tab w:val="center" w:pos="4536"/>
          <w:tab w:val="right" w:pos="9214"/>
        </w:tabs>
        <w:jc w:val="center"/>
        <w:rPr>
          <w:rFonts w:ascii="Arial" w:hAnsi="Arial" w:cs="Arial"/>
          <w:color w:val="000000"/>
          <w:sz w:val="18"/>
          <w:szCs w:val="18"/>
        </w:rPr>
      </w:pPr>
    </w:p>
    <w:p w:rsidR="00A204AE" w:rsidRPr="00A204AE" w:rsidRDefault="00CD7127" w:rsidP="00CD7127">
      <w:pPr>
        <w:tabs>
          <w:tab w:val="center" w:pos="4536"/>
          <w:tab w:val="right" w:pos="9070"/>
        </w:tabs>
        <w:jc w:val="center"/>
        <w:rPr>
          <w:rFonts w:ascii="Arial" w:hAnsi="Arial" w:cs="Arial"/>
          <w:sz w:val="18"/>
          <w:szCs w:val="18"/>
        </w:rPr>
      </w:pPr>
      <w:r w:rsidRPr="00CA59EF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bookmarkEnd w:id="0"/>
      <w:r w:rsidRPr="00CA59EF">
        <w:rPr>
          <w:rFonts w:ascii="Arial" w:hAnsi="Arial" w:cs="Arial"/>
          <w:b/>
          <w:color w:val="000000"/>
          <w:sz w:val="18"/>
          <w:szCs w:val="18"/>
        </w:rPr>
        <w:t xml:space="preserve">  </w:t>
      </w:r>
      <w:bookmarkEnd w:id="1"/>
    </w:p>
    <w:p w:rsidR="00BC3B0D" w:rsidRDefault="00BC3B0D" w:rsidP="006E5B49">
      <w:pPr>
        <w:jc w:val="right"/>
        <w:rPr>
          <w:rFonts w:ascii="Arial" w:hAnsi="Arial" w:cs="Arial"/>
          <w:color w:val="00B0F0"/>
          <w:sz w:val="22"/>
          <w:szCs w:val="22"/>
          <w:u w:val="single"/>
        </w:rPr>
      </w:pPr>
    </w:p>
    <w:p w:rsidR="00172361" w:rsidRDefault="00172361" w:rsidP="00FA7709">
      <w:pPr>
        <w:jc w:val="right"/>
        <w:rPr>
          <w:rFonts w:ascii="Arial" w:hAnsi="Arial" w:cs="Arial"/>
          <w:color w:val="0070C0"/>
          <w:sz w:val="24"/>
          <w:szCs w:val="22"/>
        </w:rPr>
      </w:pPr>
    </w:p>
    <w:p w:rsidR="003F51C3" w:rsidRPr="00B40075" w:rsidRDefault="00D62E44" w:rsidP="00FA7709">
      <w:pPr>
        <w:jc w:val="right"/>
        <w:rPr>
          <w:rFonts w:ascii="Arial" w:hAnsi="Arial" w:cs="Arial"/>
          <w:color w:val="0070C0"/>
          <w:sz w:val="24"/>
          <w:szCs w:val="22"/>
        </w:rPr>
      </w:pPr>
      <w:r w:rsidRPr="00B40075">
        <w:rPr>
          <w:rFonts w:ascii="Arial" w:hAnsi="Arial" w:cs="Arial"/>
          <w:color w:val="0070C0"/>
          <w:sz w:val="24"/>
          <w:szCs w:val="22"/>
        </w:rPr>
        <w:t>Załącznik nr 2</w:t>
      </w:r>
    </w:p>
    <w:p w:rsidR="00D94B60" w:rsidRPr="00FA7709" w:rsidRDefault="00D94B60" w:rsidP="00FA7709">
      <w:pPr>
        <w:jc w:val="right"/>
        <w:rPr>
          <w:rFonts w:ascii="Arial" w:hAnsi="Arial" w:cs="Arial"/>
          <w:color w:val="00B0F0"/>
          <w:sz w:val="22"/>
          <w:szCs w:val="22"/>
          <w:u w:val="single"/>
        </w:rPr>
      </w:pPr>
    </w:p>
    <w:p w:rsidR="00A204AE" w:rsidRDefault="00A204AE" w:rsidP="00E47FD6">
      <w:pPr>
        <w:jc w:val="center"/>
        <w:rPr>
          <w:rFonts w:ascii="Arial" w:hAnsi="Arial" w:cs="Arial"/>
          <w:b/>
          <w:sz w:val="28"/>
        </w:rPr>
      </w:pPr>
    </w:p>
    <w:p w:rsidR="000418A3" w:rsidRDefault="000418A3" w:rsidP="00E47FD6">
      <w:pPr>
        <w:jc w:val="center"/>
        <w:rPr>
          <w:rFonts w:ascii="Arial" w:hAnsi="Arial" w:cs="Arial"/>
          <w:b/>
          <w:sz w:val="24"/>
          <w:szCs w:val="24"/>
        </w:rPr>
      </w:pPr>
    </w:p>
    <w:p w:rsidR="00E47FD6" w:rsidRDefault="00794AD8" w:rsidP="00E47FD6">
      <w:pPr>
        <w:jc w:val="center"/>
        <w:rPr>
          <w:rFonts w:ascii="Arial" w:hAnsi="Arial" w:cs="Arial"/>
          <w:b/>
          <w:sz w:val="24"/>
          <w:szCs w:val="24"/>
        </w:rPr>
      </w:pPr>
      <w:r w:rsidRPr="00172361">
        <w:rPr>
          <w:rFonts w:ascii="Arial" w:hAnsi="Arial" w:cs="Arial"/>
          <w:b/>
          <w:sz w:val="24"/>
          <w:szCs w:val="24"/>
        </w:rPr>
        <w:t xml:space="preserve">ZBIORCZE </w:t>
      </w:r>
      <w:r w:rsidR="00E47FD6" w:rsidRPr="00172361">
        <w:rPr>
          <w:rFonts w:ascii="Arial" w:hAnsi="Arial" w:cs="Arial"/>
          <w:b/>
          <w:sz w:val="24"/>
          <w:szCs w:val="24"/>
        </w:rPr>
        <w:t>ZESTAWIENIE WARTOŚCI  ROBÓT</w:t>
      </w:r>
    </w:p>
    <w:p w:rsidR="000418A3" w:rsidRPr="00172361" w:rsidRDefault="000418A3" w:rsidP="00E47FD6">
      <w:pPr>
        <w:jc w:val="center"/>
        <w:rPr>
          <w:rFonts w:ascii="Arial" w:hAnsi="Arial" w:cs="Arial"/>
          <w:b/>
          <w:sz w:val="24"/>
          <w:szCs w:val="24"/>
        </w:rPr>
      </w:pPr>
    </w:p>
    <w:p w:rsidR="0008461B" w:rsidRDefault="00E47FD6" w:rsidP="00E47FD6">
      <w:pPr>
        <w:tabs>
          <w:tab w:val="center" w:pos="4535"/>
          <w:tab w:val="left" w:pos="5685"/>
        </w:tabs>
        <w:rPr>
          <w:rFonts w:ascii="Arial" w:hAnsi="Arial" w:cs="Arial"/>
          <w:b/>
          <w:sz w:val="24"/>
          <w:szCs w:val="24"/>
        </w:rPr>
      </w:pPr>
      <w:r w:rsidRPr="005E1489">
        <w:rPr>
          <w:rFonts w:ascii="Arial" w:hAnsi="Arial" w:cs="Arial"/>
          <w:b/>
          <w:sz w:val="24"/>
          <w:szCs w:val="24"/>
        </w:rPr>
        <w:tab/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729"/>
        <w:gridCol w:w="1918"/>
      </w:tblGrid>
      <w:tr w:rsidR="00EC51FA" w:rsidRPr="00D62E44" w:rsidTr="007F08F0">
        <w:trPr>
          <w:trHeight w:val="827"/>
        </w:trPr>
        <w:tc>
          <w:tcPr>
            <w:tcW w:w="709" w:type="dxa"/>
            <w:shd w:val="clear" w:color="auto" w:fill="CCECFF"/>
            <w:vAlign w:val="center"/>
          </w:tcPr>
          <w:p w:rsidR="00EC51FA" w:rsidRPr="00D62E44" w:rsidRDefault="003C2991" w:rsidP="00175DCC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C51FA" w:rsidRPr="00D62E44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6729" w:type="dxa"/>
            <w:shd w:val="clear" w:color="auto" w:fill="CCECFF"/>
            <w:vAlign w:val="center"/>
          </w:tcPr>
          <w:p w:rsidR="00EC51FA" w:rsidRPr="00E47FD6" w:rsidRDefault="00EC51FA" w:rsidP="007A0ADA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62E44">
              <w:rPr>
                <w:rFonts w:ascii="Arial" w:hAnsi="Arial" w:cs="Arial"/>
                <w:b/>
                <w:sz w:val="22"/>
                <w:szCs w:val="22"/>
              </w:rPr>
              <w:t>ZAKRES ROBÓT</w:t>
            </w:r>
          </w:p>
        </w:tc>
        <w:tc>
          <w:tcPr>
            <w:tcW w:w="1918" w:type="dxa"/>
            <w:shd w:val="clear" w:color="auto" w:fill="CCECFF"/>
            <w:vAlign w:val="center"/>
          </w:tcPr>
          <w:p w:rsidR="00EC51FA" w:rsidRPr="00D62E44" w:rsidRDefault="00EC51FA" w:rsidP="00EC51FA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2E44">
              <w:rPr>
                <w:rFonts w:ascii="Arial" w:hAnsi="Arial" w:cs="Arial"/>
                <w:b/>
                <w:sz w:val="22"/>
                <w:szCs w:val="22"/>
              </w:rPr>
              <w:t xml:space="preserve">WARTOŚĆ </w:t>
            </w:r>
          </w:p>
        </w:tc>
      </w:tr>
      <w:tr w:rsidR="00794AD8" w:rsidRPr="00D62E44" w:rsidTr="007F08F0">
        <w:trPr>
          <w:trHeight w:val="959"/>
        </w:trPr>
        <w:tc>
          <w:tcPr>
            <w:tcW w:w="709" w:type="dxa"/>
            <w:vAlign w:val="center"/>
          </w:tcPr>
          <w:p w:rsidR="00794AD8" w:rsidRPr="00163DEB" w:rsidRDefault="00794AD8" w:rsidP="00EC51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6729" w:type="dxa"/>
            <w:vAlign w:val="center"/>
          </w:tcPr>
          <w:p w:rsidR="0069316B" w:rsidRDefault="007F08F0" w:rsidP="005E34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Przebudowa </w:t>
            </w:r>
            <w:r w:rsidR="000418A3">
              <w:rPr>
                <w:rFonts w:ascii="Arial" w:hAnsi="Arial" w:cs="Arial"/>
                <w:sz w:val="22"/>
                <w:szCs w:val="22"/>
              </w:rPr>
              <w:t xml:space="preserve">nawierzchni </w:t>
            </w:r>
            <w:r>
              <w:rPr>
                <w:rFonts w:ascii="Arial" w:hAnsi="Arial" w:cs="Arial"/>
                <w:sz w:val="22"/>
                <w:szCs w:val="22"/>
              </w:rPr>
              <w:t xml:space="preserve">ul. </w:t>
            </w:r>
            <w:r w:rsidR="000418A3">
              <w:rPr>
                <w:rFonts w:ascii="Arial" w:hAnsi="Arial" w:cs="Arial"/>
                <w:sz w:val="22"/>
                <w:szCs w:val="22"/>
              </w:rPr>
              <w:t>Jagiellońskiej</w:t>
            </w:r>
          </w:p>
          <w:p w:rsidR="00794AD8" w:rsidRPr="00E72F02" w:rsidRDefault="000D66AB" w:rsidP="005E3409">
            <w:pPr>
              <w:rPr>
                <w:rFonts w:ascii="Arial" w:hAnsi="Arial" w:cs="Arial"/>
                <w:sz w:val="22"/>
                <w:szCs w:val="22"/>
              </w:rPr>
            </w:pPr>
            <w:r w:rsidRPr="0069316B">
              <w:rPr>
                <w:rFonts w:ascii="Arial" w:hAnsi="Arial" w:cs="Arial"/>
                <w:sz w:val="22"/>
                <w:szCs w:val="22"/>
              </w:rPr>
              <w:t>/</w:t>
            </w:r>
            <w:r w:rsidR="005E3409" w:rsidRPr="0069316B">
              <w:rPr>
                <w:rFonts w:ascii="Arial" w:hAnsi="Arial" w:cs="Arial"/>
                <w:sz w:val="22"/>
                <w:szCs w:val="22"/>
              </w:rPr>
              <w:t xml:space="preserve">wg </w:t>
            </w:r>
            <w:r w:rsidR="00794AD8" w:rsidRPr="0069316B">
              <w:rPr>
                <w:rFonts w:ascii="Arial" w:hAnsi="Arial" w:cs="Arial"/>
                <w:snapToGrid w:val="0"/>
                <w:sz w:val="22"/>
                <w:szCs w:val="22"/>
              </w:rPr>
              <w:t>Załącznik</w:t>
            </w:r>
            <w:r w:rsidR="005E3409" w:rsidRPr="0069316B">
              <w:rPr>
                <w:rFonts w:ascii="Arial" w:hAnsi="Arial" w:cs="Arial"/>
                <w:snapToGrid w:val="0"/>
                <w:sz w:val="22"/>
                <w:szCs w:val="22"/>
              </w:rPr>
              <w:t>a</w:t>
            </w:r>
            <w:r w:rsidR="00794AD8" w:rsidRPr="0069316B">
              <w:rPr>
                <w:rFonts w:ascii="Arial" w:hAnsi="Arial" w:cs="Arial"/>
                <w:snapToGrid w:val="0"/>
                <w:sz w:val="22"/>
                <w:szCs w:val="22"/>
              </w:rPr>
              <w:t xml:space="preserve"> nr 2</w:t>
            </w:r>
            <w:r w:rsidR="002D4F74" w:rsidRPr="0069316B">
              <w:rPr>
                <w:rFonts w:ascii="Arial" w:hAnsi="Arial" w:cs="Arial"/>
                <w:snapToGrid w:val="0"/>
                <w:sz w:val="22"/>
                <w:szCs w:val="22"/>
              </w:rPr>
              <w:t>a</w:t>
            </w:r>
            <w:r w:rsidR="0069316B" w:rsidRPr="0069316B">
              <w:rPr>
                <w:rFonts w:ascii="Arial" w:hAnsi="Arial" w:cs="Arial"/>
                <w:snapToGrid w:val="0"/>
                <w:sz w:val="22"/>
                <w:szCs w:val="22"/>
              </w:rPr>
              <w:t xml:space="preserve"> – Kosztorys ofertowy</w:t>
            </w:r>
            <w:r w:rsidR="007F08F0">
              <w:rPr>
                <w:rFonts w:ascii="Arial" w:hAnsi="Arial" w:cs="Arial"/>
                <w:sz w:val="22"/>
                <w:szCs w:val="22"/>
              </w:rPr>
              <w:t>/</w:t>
            </w:r>
          </w:p>
        </w:tc>
        <w:tc>
          <w:tcPr>
            <w:tcW w:w="1918" w:type="dxa"/>
            <w:vAlign w:val="center"/>
          </w:tcPr>
          <w:p w:rsidR="00794AD8" w:rsidRPr="00D62E44" w:rsidRDefault="00794AD8" w:rsidP="00EC51F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A7709" w:rsidRPr="00D62E44" w:rsidTr="007F08F0">
        <w:trPr>
          <w:trHeight w:val="959"/>
        </w:trPr>
        <w:tc>
          <w:tcPr>
            <w:tcW w:w="709" w:type="dxa"/>
            <w:vAlign w:val="center"/>
          </w:tcPr>
          <w:p w:rsidR="00FA7709" w:rsidRDefault="000418A3" w:rsidP="00EC51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FA770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729" w:type="dxa"/>
            <w:vAlign w:val="center"/>
          </w:tcPr>
          <w:p w:rsidR="00175DCC" w:rsidRDefault="00FA7709" w:rsidP="005179F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F0060">
              <w:rPr>
                <w:rFonts w:ascii="Arial" w:hAnsi="Arial" w:cs="Arial"/>
                <w:bCs/>
                <w:sz w:val="22"/>
                <w:szCs w:val="22"/>
              </w:rPr>
              <w:t>Organizacja ruchu podczas budowy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:rsidR="00FA7709" w:rsidRPr="000F0060" w:rsidRDefault="00FA7709" w:rsidP="005179FA">
            <w:pPr>
              <w:rPr>
                <w:rFonts w:ascii="Arial" w:hAnsi="Arial" w:cs="Arial"/>
                <w:sz w:val="22"/>
                <w:szCs w:val="22"/>
              </w:rPr>
            </w:pPr>
            <w:r w:rsidRPr="000F0060">
              <w:rPr>
                <w:rFonts w:ascii="Arial" w:hAnsi="Arial" w:cs="Arial"/>
                <w:bCs/>
                <w:sz w:val="22"/>
                <w:szCs w:val="22"/>
              </w:rPr>
              <w:t>/projekt, uzgodnienie i</w:t>
            </w:r>
            <w:r>
              <w:rPr>
                <w:rFonts w:ascii="Arial" w:hAnsi="Arial" w:cs="Arial"/>
                <w:bCs/>
                <w:sz w:val="22"/>
                <w:szCs w:val="22"/>
              </w:rPr>
              <w:t> </w:t>
            </w:r>
            <w:r w:rsidRPr="000F0060">
              <w:rPr>
                <w:rFonts w:ascii="Arial" w:hAnsi="Arial" w:cs="Arial"/>
                <w:bCs/>
                <w:sz w:val="22"/>
                <w:szCs w:val="22"/>
              </w:rPr>
              <w:t>wykonanie/</w:t>
            </w:r>
          </w:p>
        </w:tc>
        <w:tc>
          <w:tcPr>
            <w:tcW w:w="1918" w:type="dxa"/>
            <w:vAlign w:val="center"/>
          </w:tcPr>
          <w:p w:rsidR="00FA7709" w:rsidRPr="00D62E44" w:rsidRDefault="00FA7709" w:rsidP="00EC51F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C51FA" w:rsidRPr="00D62E44" w:rsidTr="007F08F0">
        <w:trPr>
          <w:trHeight w:val="959"/>
        </w:trPr>
        <w:tc>
          <w:tcPr>
            <w:tcW w:w="7438" w:type="dxa"/>
            <w:gridSpan w:val="2"/>
            <w:shd w:val="clear" w:color="auto" w:fill="CCECFF"/>
            <w:vAlign w:val="center"/>
          </w:tcPr>
          <w:p w:rsidR="00EC51FA" w:rsidRPr="00E47FD6" w:rsidRDefault="00EC51FA" w:rsidP="00EC51FA">
            <w:pPr>
              <w:jc w:val="right"/>
              <w:rPr>
                <w:rFonts w:ascii="Arial" w:hAnsi="Arial" w:cs="Arial"/>
                <w:b/>
              </w:rPr>
            </w:pPr>
            <w:r w:rsidRPr="00D62E44">
              <w:rPr>
                <w:rFonts w:ascii="Arial" w:hAnsi="Arial" w:cs="Arial"/>
                <w:b/>
                <w:sz w:val="22"/>
                <w:szCs w:val="22"/>
              </w:rPr>
              <w:t>OGÓŁEM  WARTOŚĆ  NETTO</w:t>
            </w:r>
          </w:p>
        </w:tc>
        <w:tc>
          <w:tcPr>
            <w:tcW w:w="1918" w:type="dxa"/>
            <w:shd w:val="clear" w:color="auto" w:fill="CCECFF"/>
            <w:vAlign w:val="center"/>
          </w:tcPr>
          <w:p w:rsidR="00EC51FA" w:rsidRPr="00D62E44" w:rsidRDefault="00EC51FA" w:rsidP="00EC51F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C51FA" w:rsidRPr="00D62E44" w:rsidTr="007F08F0">
        <w:trPr>
          <w:trHeight w:val="959"/>
        </w:trPr>
        <w:tc>
          <w:tcPr>
            <w:tcW w:w="7438" w:type="dxa"/>
            <w:gridSpan w:val="2"/>
            <w:shd w:val="clear" w:color="auto" w:fill="CCECFF"/>
            <w:vAlign w:val="center"/>
          </w:tcPr>
          <w:p w:rsidR="00EC51FA" w:rsidRPr="00E47FD6" w:rsidRDefault="00EC51FA" w:rsidP="00EC51FA">
            <w:pPr>
              <w:jc w:val="right"/>
              <w:rPr>
                <w:rFonts w:ascii="Arial" w:hAnsi="Arial" w:cs="Arial"/>
                <w:b/>
              </w:rPr>
            </w:pPr>
            <w:r w:rsidRPr="00D62E44">
              <w:rPr>
                <w:rFonts w:ascii="Arial" w:hAnsi="Arial" w:cs="Arial"/>
                <w:b/>
                <w:sz w:val="22"/>
                <w:szCs w:val="22"/>
              </w:rPr>
              <w:t xml:space="preserve"> PODATEK VAT</w:t>
            </w:r>
            <w:r w:rsidR="001B5A8E">
              <w:rPr>
                <w:rFonts w:ascii="Arial" w:hAnsi="Arial" w:cs="Arial"/>
                <w:b/>
                <w:sz w:val="22"/>
                <w:szCs w:val="22"/>
              </w:rPr>
              <w:t xml:space="preserve"> (23%)</w:t>
            </w:r>
            <w:r w:rsidR="00740F4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918" w:type="dxa"/>
            <w:shd w:val="clear" w:color="auto" w:fill="CCECFF"/>
            <w:vAlign w:val="center"/>
          </w:tcPr>
          <w:p w:rsidR="00EC51FA" w:rsidRPr="00D62E44" w:rsidRDefault="00EC51FA" w:rsidP="00EC51F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C51FA" w:rsidRPr="00D62E44" w:rsidTr="007F08F0">
        <w:trPr>
          <w:trHeight w:val="959"/>
        </w:trPr>
        <w:tc>
          <w:tcPr>
            <w:tcW w:w="7438" w:type="dxa"/>
            <w:gridSpan w:val="2"/>
            <w:shd w:val="clear" w:color="auto" w:fill="CCECFF"/>
            <w:vAlign w:val="center"/>
          </w:tcPr>
          <w:p w:rsidR="00EC51FA" w:rsidRPr="00E47FD6" w:rsidRDefault="00EC51FA" w:rsidP="00EC51FA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OGÓŁEM WARTOŚĆ </w:t>
            </w:r>
            <w:r w:rsidRPr="00D62E44">
              <w:rPr>
                <w:rFonts w:ascii="Arial" w:hAnsi="Arial" w:cs="Arial"/>
                <w:b/>
                <w:sz w:val="22"/>
                <w:szCs w:val="22"/>
              </w:rPr>
              <w:t xml:space="preserve"> BRUTTO</w:t>
            </w:r>
          </w:p>
        </w:tc>
        <w:tc>
          <w:tcPr>
            <w:tcW w:w="1918" w:type="dxa"/>
            <w:shd w:val="clear" w:color="auto" w:fill="CCECFF"/>
            <w:vAlign w:val="center"/>
          </w:tcPr>
          <w:p w:rsidR="00EC51FA" w:rsidRPr="00D62E44" w:rsidRDefault="00EC51FA" w:rsidP="00EC51F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990AFB" w:rsidRDefault="00990AFB" w:rsidP="00975B3B">
      <w:pPr>
        <w:rPr>
          <w:rFonts w:ascii="Arial" w:hAnsi="Arial" w:cs="Arial"/>
          <w:b/>
          <w:sz w:val="28"/>
        </w:rPr>
      </w:pPr>
    </w:p>
    <w:p w:rsidR="00990AFB" w:rsidRDefault="00990AFB" w:rsidP="00975B3B">
      <w:pPr>
        <w:rPr>
          <w:rFonts w:ascii="Arial" w:hAnsi="Arial" w:cs="Arial"/>
          <w:b/>
          <w:sz w:val="28"/>
        </w:rPr>
      </w:pPr>
    </w:p>
    <w:p w:rsidR="002D4F74" w:rsidRPr="00D62E44" w:rsidRDefault="002D4F74" w:rsidP="00975B3B">
      <w:pPr>
        <w:rPr>
          <w:rFonts w:ascii="Arial" w:hAnsi="Arial" w:cs="Arial"/>
          <w:b/>
          <w:sz w:val="28"/>
        </w:rPr>
      </w:pPr>
    </w:p>
    <w:p w:rsidR="00123F3E" w:rsidRPr="00CD7127" w:rsidRDefault="00123F3E" w:rsidP="00CD7127">
      <w:pPr>
        <w:ind w:left="5664"/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CD7127">
        <w:rPr>
          <w:rFonts w:ascii="Arial" w:hAnsi="Arial" w:cs="Arial"/>
          <w:color w:val="808080" w:themeColor="background1" w:themeShade="80"/>
          <w:sz w:val="16"/>
          <w:szCs w:val="16"/>
        </w:rPr>
        <w:t>………………………………</w:t>
      </w:r>
      <w:r w:rsidR="002E080A" w:rsidRPr="00CD7127">
        <w:rPr>
          <w:rFonts w:ascii="Arial" w:hAnsi="Arial" w:cs="Arial"/>
          <w:color w:val="808080" w:themeColor="background1" w:themeShade="80"/>
          <w:sz w:val="16"/>
          <w:szCs w:val="16"/>
        </w:rPr>
        <w:t>…</w:t>
      </w:r>
      <w:r w:rsidR="00CD7127">
        <w:rPr>
          <w:rFonts w:ascii="Arial" w:hAnsi="Arial" w:cs="Arial"/>
          <w:color w:val="808080" w:themeColor="background1" w:themeShade="80"/>
          <w:sz w:val="16"/>
          <w:szCs w:val="16"/>
        </w:rPr>
        <w:t>………………..</w:t>
      </w:r>
      <w:r w:rsidR="002E080A" w:rsidRPr="00CD7127">
        <w:rPr>
          <w:rFonts w:ascii="Arial" w:hAnsi="Arial" w:cs="Arial"/>
          <w:color w:val="808080" w:themeColor="background1" w:themeShade="80"/>
          <w:sz w:val="16"/>
          <w:szCs w:val="16"/>
        </w:rPr>
        <w:t>.</w:t>
      </w:r>
      <w:r w:rsidRPr="00CD7127">
        <w:rPr>
          <w:rFonts w:ascii="Arial" w:hAnsi="Arial" w:cs="Arial"/>
          <w:color w:val="808080" w:themeColor="background1" w:themeShade="80"/>
          <w:sz w:val="16"/>
          <w:szCs w:val="16"/>
        </w:rPr>
        <w:t>…</w:t>
      </w:r>
    </w:p>
    <w:p w:rsidR="00123F3E" w:rsidRPr="00CD7127" w:rsidRDefault="00123F3E" w:rsidP="00CD7127">
      <w:pPr>
        <w:ind w:left="5664"/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CD7127">
        <w:rPr>
          <w:rFonts w:ascii="Arial" w:hAnsi="Arial" w:cs="Arial"/>
          <w:i/>
          <w:color w:val="808080" w:themeColor="background1" w:themeShade="80"/>
          <w:sz w:val="16"/>
          <w:szCs w:val="16"/>
        </w:rPr>
        <w:t>podpis osoby upoważnionej do składania</w:t>
      </w:r>
    </w:p>
    <w:p w:rsidR="00E91299" w:rsidRDefault="00681F8E" w:rsidP="00CD7127">
      <w:pPr>
        <w:ind w:left="5664"/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CD7127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oświadczeń woli w imieniu </w:t>
      </w:r>
      <w:r w:rsidR="00123F3E" w:rsidRPr="00CD7127">
        <w:rPr>
          <w:rFonts w:ascii="Arial" w:hAnsi="Arial" w:cs="Arial"/>
          <w:i/>
          <w:color w:val="808080" w:themeColor="background1" w:themeShade="80"/>
          <w:sz w:val="16"/>
          <w:szCs w:val="16"/>
        </w:rPr>
        <w:t>Wykonawcy)</w:t>
      </w:r>
    </w:p>
    <w:p w:rsidR="00E91299" w:rsidRPr="00E91299" w:rsidRDefault="00E91299" w:rsidP="00E91299">
      <w:pPr>
        <w:rPr>
          <w:rFonts w:ascii="Arial" w:hAnsi="Arial" w:cs="Arial"/>
          <w:sz w:val="16"/>
          <w:szCs w:val="16"/>
        </w:rPr>
      </w:pPr>
    </w:p>
    <w:p w:rsidR="00E91299" w:rsidRPr="00E91299" w:rsidRDefault="00E91299" w:rsidP="00E91299">
      <w:pPr>
        <w:rPr>
          <w:rFonts w:ascii="Arial" w:hAnsi="Arial" w:cs="Arial"/>
          <w:sz w:val="16"/>
          <w:szCs w:val="16"/>
        </w:rPr>
      </w:pPr>
    </w:p>
    <w:p w:rsidR="00E91299" w:rsidRDefault="00E91299" w:rsidP="00E91299">
      <w:pPr>
        <w:rPr>
          <w:rFonts w:ascii="Arial" w:hAnsi="Arial" w:cs="Arial"/>
          <w:sz w:val="16"/>
          <w:szCs w:val="16"/>
        </w:rPr>
      </w:pPr>
    </w:p>
    <w:p w:rsidR="00123F3E" w:rsidRPr="00E91299" w:rsidRDefault="00123F3E" w:rsidP="00E91299">
      <w:pPr>
        <w:tabs>
          <w:tab w:val="left" w:pos="2582"/>
        </w:tabs>
        <w:rPr>
          <w:rFonts w:ascii="Arial" w:hAnsi="Arial" w:cs="Arial"/>
          <w:sz w:val="16"/>
          <w:szCs w:val="16"/>
        </w:rPr>
      </w:pPr>
    </w:p>
    <w:sectPr w:rsidR="00123F3E" w:rsidRPr="00E91299" w:rsidSect="00A204AE">
      <w:pgSz w:w="11906" w:h="16838"/>
      <w:pgMar w:top="992" w:right="1274" w:bottom="737" w:left="1418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1299" w:rsidRDefault="00E91299">
      <w:r>
        <w:separator/>
      </w:r>
    </w:p>
  </w:endnote>
  <w:endnote w:type="continuationSeparator" w:id="0">
    <w:p w:rsidR="00E91299" w:rsidRDefault="00E9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1299" w:rsidRDefault="00E91299">
      <w:r>
        <w:separator/>
      </w:r>
    </w:p>
  </w:footnote>
  <w:footnote w:type="continuationSeparator" w:id="0">
    <w:p w:rsidR="00E91299" w:rsidRDefault="00E912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409F0"/>
    <w:multiLevelType w:val="hybridMultilevel"/>
    <w:tmpl w:val="2132CF14"/>
    <w:lvl w:ilvl="0" w:tplc="3A8EE412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CBCE54D2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8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DDC"/>
    <w:rsid w:val="00003FC2"/>
    <w:rsid w:val="000040C1"/>
    <w:rsid w:val="000141D2"/>
    <w:rsid w:val="000154E8"/>
    <w:rsid w:val="00033DA0"/>
    <w:rsid w:val="0003712A"/>
    <w:rsid w:val="00037CD6"/>
    <w:rsid w:val="00040758"/>
    <w:rsid w:val="000418A3"/>
    <w:rsid w:val="0004506B"/>
    <w:rsid w:val="00045991"/>
    <w:rsid w:val="000507C9"/>
    <w:rsid w:val="00051BB8"/>
    <w:rsid w:val="00060774"/>
    <w:rsid w:val="00061985"/>
    <w:rsid w:val="00061ACC"/>
    <w:rsid w:val="00066E35"/>
    <w:rsid w:val="0007188C"/>
    <w:rsid w:val="0008045F"/>
    <w:rsid w:val="00080891"/>
    <w:rsid w:val="0008461B"/>
    <w:rsid w:val="00090C09"/>
    <w:rsid w:val="00093D9E"/>
    <w:rsid w:val="0009463A"/>
    <w:rsid w:val="00094947"/>
    <w:rsid w:val="0009654F"/>
    <w:rsid w:val="00097FAB"/>
    <w:rsid w:val="000A58BD"/>
    <w:rsid w:val="000A61FD"/>
    <w:rsid w:val="000B0D90"/>
    <w:rsid w:val="000B36F3"/>
    <w:rsid w:val="000C0FBE"/>
    <w:rsid w:val="000C20A3"/>
    <w:rsid w:val="000D66AB"/>
    <w:rsid w:val="000D6C3B"/>
    <w:rsid w:val="000E5EFE"/>
    <w:rsid w:val="000F0060"/>
    <w:rsid w:val="000F0C0C"/>
    <w:rsid w:val="00105B0E"/>
    <w:rsid w:val="001102C1"/>
    <w:rsid w:val="00116CC8"/>
    <w:rsid w:val="00123F3E"/>
    <w:rsid w:val="00137B03"/>
    <w:rsid w:val="001421B1"/>
    <w:rsid w:val="00143184"/>
    <w:rsid w:val="00144C54"/>
    <w:rsid w:val="00150802"/>
    <w:rsid w:val="00152B4F"/>
    <w:rsid w:val="0015521E"/>
    <w:rsid w:val="00157288"/>
    <w:rsid w:val="00163DEB"/>
    <w:rsid w:val="00172361"/>
    <w:rsid w:val="001733AB"/>
    <w:rsid w:val="00175DCC"/>
    <w:rsid w:val="001873FA"/>
    <w:rsid w:val="00197E4A"/>
    <w:rsid w:val="001A6FD3"/>
    <w:rsid w:val="001B5A8E"/>
    <w:rsid w:val="001C46CF"/>
    <w:rsid w:val="001C5877"/>
    <w:rsid w:val="001D08BD"/>
    <w:rsid w:val="001D3920"/>
    <w:rsid w:val="001E04BB"/>
    <w:rsid w:val="001E3739"/>
    <w:rsid w:val="001E5495"/>
    <w:rsid w:val="001F362A"/>
    <w:rsid w:val="001F3EDF"/>
    <w:rsid w:val="0020425F"/>
    <w:rsid w:val="002062BF"/>
    <w:rsid w:val="00210467"/>
    <w:rsid w:val="00210E89"/>
    <w:rsid w:val="002263DB"/>
    <w:rsid w:val="002313D3"/>
    <w:rsid w:val="00232C1F"/>
    <w:rsid w:val="00240645"/>
    <w:rsid w:val="00244DDC"/>
    <w:rsid w:val="0024566D"/>
    <w:rsid w:val="00255B8E"/>
    <w:rsid w:val="00262B2D"/>
    <w:rsid w:val="00274BCE"/>
    <w:rsid w:val="00292627"/>
    <w:rsid w:val="0029263C"/>
    <w:rsid w:val="002A59A7"/>
    <w:rsid w:val="002A6033"/>
    <w:rsid w:val="002A6C7B"/>
    <w:rsid w:val="002B0D92"/>
    <w:rsid w:val="002D4F2C"/>
    <w:rsid w:val="002D4F74"/>
    <w:rsid w:val="002E080A"/>
    <w:rsid w:val="002E251E"/>
    <w:rsid w:val="002F5890"/>
    <w:rsid w:val="00324CB4"/>
    <w:rsid w:val="0032578E"/>
    <w:rsid w:val="00326A8C"/>
    <w:rsid w:val="00345AFF"/>
    <w:rsid w:val="00346C56"/>
    <w:rsid w:val="0035369F"/>
    <w:rsid w:val="00366A03"/>
    <w:rsid w:val="0037238A"/>
    <w:rsid w:val="00374B23"/>
    <w:rsid w:val="00383EAF"/>
    <w:rsid w:val="00386341"/>
    <w:rsid w:val="00391A21"/>
    <w:rsid w:val="003A0D26"/>
    <w:rsid w:val="003C03F9"/>
    <w:rsid w:val="003C13AB"/>
    <w:rsid w:val="003C2991"/>
    <w:rsid w:val="003C2E39"/>
    <w:rsid w:val="003C5CA3"/>
    <w:rsid w:val="003E5470"/>
    <w:rsid w:val="003F21BA"/>
    <w:rsid w:val="003F473F"/>
    <w:rsid w:val="003F4B78"/>
    <w:rsid w:val="003F51C3"/>
    <w:rsid w:val="00412AAF"/>
    <w:rsid w:val="004152B5"/>
    <w:rsid w:val="00442251"/>
    <w:rsid w:val="00445BDF"/>
    <w:rsid w:val="00446618"/>
    <w:rsid w:val="00446A17"/>
    <w:rsid w:val="00450058"/>
    <w:rsid w:val="004508BB"/>
    <w:rsid w:val="0048043B"/>
    <w:rsid w:val="004828DA"/>
    <w:rsid w:val="00485125"/>
    <w:rsid w:val="0049382F"/>
    <w:rsid w:val="004A0C8B"/>
    <w:rsid w:val="004B4700"/>
    <w:rsid w:val="004D1DBF"/>
    <w:rsid w:val="004E4FFB"/>
    <w:rsid w:val="004F3BAA"/>
    <w:rsid w:val="004F62A7"/>
    <w:rsid w:val="0050264D"/>
    <w:rsid w:val="005179FA"/>
    <w:rsid w:val="00521C39"/>
    <w:rsid w:val="00522960"/>
    <w:rsid w:val="0053748C"/>
    <w:rsid w:val="00573C01"/>
    <w:rsid w:val="005748F5"/>
    <w:rsid w:val="00581544"/>
    <w:rsid w:val="00586C9E"/>
    <w:rsid w:val="00594C09"/>
    <w:rsid w:val="0059610B"/>
    <w:rsid w:val="005A0AF2"/>
    <w:rsid w:val="005B4AA4"/>
    <w:rsid w:val="005D6E5A"/>
    <w:rsid w:val="005E1489"/>
    <w:rsid w:val="005E3409"/>
    <w:rsid w:val="005E5763"/>
    <w:rsid w:val="005F3E2F"/>
    <w:rsid w:val="00611520"/>
    <w:rsid w:val="00612057"/>
    <w:rsid w:val="00620CDA"/>
    <w:rsid w:val="0062192D"/>
    <w:rsid w:val="00623C2A"/>
    <w:rsid w:val="00636AD1"/>
    <w:rsid w:val="00642F70"/>
    <w:rsid w:val="00654FE6"/>
    <w:rsid w:val="006610AD"/>
    <w:rsid w:val="00661387"/>
    <w:rsid w:val="00670B05"/>
    <w:rsid w:val="006764F4"/>
    <w:rsid w:val="00681225"/>
    <w:rsid w:val="00681F8E"/>
    <w:rsid w:val="0069316B"/>
    <w:rsid w:val="006A107F"/>
    <w:rsid w:val="006A19C2"/>
    <w:rsid w:val="006B0E1B"/>
    <w:rsid w:val="006B310C"/>
    <w:rsid w:val="006C4DDB"/>
    <w:rsid w:val="006E34F1"/>
    <w:rsid w:val="006E3619"/>
    <w:rsid w:val="006E4A48"/>
    <w:rsid w:val="006E5B49"/>
    <w:rsid w:val="006E70F6"/>
    <w:rsid w:val="006F6BFE"/>
    <w:rsid w:val="00713D85"/>
    <w:rsid w:val="007204B4"/>
    <w:rsid w:val="0073749B"/>
    <w:rsid w:val="00740F4D"/>
    <w:rsid w:val="00743140"/>
    <w:rsid w:val="00750968"/>
    <w:rsid w:val="00755374"/>
    <w:rsid w:val="00756309"/>
    <w:rsid w:val="00756FDF"/>
    <w:rsid w:val="00757C03"/>
    <w:rsid w:val="007609BE"/>
    <w:rsid w:val="0076282E"/>
    <w:rsid w:val="00764457"/>
    <w:rsid w:val="00770867"/>
    <w:rsid w:val="007728A6"/>
    <w:rsid w:val="00777F13"/>
    <w:rsid w:val="00781A82"/>
    <w:rsid w:val="007853AA"/>
    <w:rsid w:val="0078754E"/>
    <w:rsid w:val="007946C2"/>
    <w:rsid w:val="00794AD8"/>
    <w:rsid w:val="007A0ADA"/>
    <w:rsid w:val="007A4522"/>
    <w:rsid w:val="007B2218"/>
    <w:rsid w:val="007B2493"/>
    <w:rsid w:val="007B2BD6"/>
    <w:rsid w:val="007D270D"/>
    <w:rsid w:val="007E4C9A"/>
    <w:rsid w:val="007F035E"/>
    <w:rsid w:val="007F08F0"/>
    <w:rsid w:val="008011FE"/>
    <w:rsid w:val="00805899"/>
    <w:rsid w:val="00805AD5"/>
    <w:rsid w:val="008131DF"/>
    <w:rsid w:val="008147CE"/>
    <w:rsid w:val="00817475"/>
    <w:rsid w:val="008254C6"/>
    <w:rsid w:val="00847956"/>
    <w:rsid w:val="00855BBE"/>
    <w:rsid w:val="00871ECA"/>
    <w:rsid w:val="00872BA4"/>
    <w:rsid w:val="0087463C"/>
    <w:rsid w:val="008750E8"/>
    <w:rsid w:val="00884503"/>
    <w:rsid w:val="008851B0"/>
    <w:rsid w:val="008868D2"/>
    <w:rsid w:val="008A4E16"/>
    <w:rsid w:val="008D46D4"/>
    <w:rsid w:val="00902B88"/>
    <w:rsid w:val="00920324"/>
    <w:rsid w:val="00924D01"/>
    <w:rsid w:val="00925EE3"/>
    <w:rsid w:val="00926BF0"/>
    <w:rsid w:val="00927558"/>
    <w:rsid w:val="00930580"/>
    <w:rsid w:val="00930ADD"/>
    <w:rsid w:val="00944F38"/>
    <w:rsid w:val="009528A8"/>
    <w:rsid w:val="009538D7"/>
    <w:rsid w:val="00954555"/>
    <w:rsid w:val="009545E7"/>
    <w:rsid w:val="00957DFC"/>
    <w:rsid w:val="00962B4F"/>
    <w:rsid w:val="0097366A"/>
    <w:rsid w:val="00973E79"/>
    <w:rsid w:val="0097471B"/>
    <w:rsid w:val="00975B3B"/>
    <w:rsid w:val="009809D6"/>
    <w:rsid w:val="00981AE1"/>
    <w:rsid w:val="009822C5"/>
    <w:rsid w:val="00990AFB"/>
    <w:rsid w:val="0099135A"/>
    <w:rsid w:val="009926F9"/>
    <w:rsid w:val="0099630C"/>
    <w:rsid w:val="009A5EE0"/>
    <w:rsid w:val="009A60EF"/>
    <w:rsid w:val="009A75C4"/>
    <w:rsid w:val="009C3150"/>
    <w:rsid w:val="009C436B"/>
    <w:rsid w:val="009D5B68"/>
    <w:rsid w:val="009D66E1"/>
    <w:rsid w:val="009F0DFF"/>
    <w:rsid w:val="009F75A7"/>
    <w:rsid w:val="00A0194B"/>
    <w:rsid w:val="00A04ADF"/>
    <w:rsid w:val="00A12640"/>
    <w:rsid w:val="00A204AE"/>
    <w:rsid w:val="00A34317"/>
    <w:rsid w:val="00A44F99"/>
    <w:rsid w:val="00A46F50"/>
    <w:rsid w:val="00A50643"/>
    <w:rsid w:val="00A525BF"/>
    <w:rsid w:val="00A55566"/>
    <w:rsid w:val="00A57CA6"/>
    <w:rsid w:val="00A710CE"/>
    <w:rsid w:val="00A75097"/>
    <w:rsid w:val="00A83FE1"/>
    <w:rsid w:val="00A87ADE"/>
    <w:rsid w:val="00A91415"/>
    <w:rsid w:val="00A94226"/>
    <w:rsid w:val="00A95026"/>
    <w:rsid w:val="00AA6F4F"/>
    <w:rsid w:val="00AB09D5"/>
    <w:rsid w:val="00AB44AF"/>
    <w:rsid w:val="00AB4873"/>
    <w:rsid w:val="00AB58A3"/>
    <w:rsid w:val="00AC074E"/>
    <w:rsid w:val="00AC1E84"/>
    <w:rsid w:val="00AC1FE9"/>
    <w:rsid w:val="00AC4AE5"/>
    <w:rsid w:val="00AC6591"/>
    <w:rsid w:val="00AD7FD0"/>
    <w:rsid w:val="00AE1BF0"/>
    <w:rsid w:val="00AE2668"/>
    <w:rsid w:val="00AF6639"/>
    <w:rsid w:val="00B0448D"/>
    <w:rsid w:val="00B0738B"/>
    <w:rsid w:val="00B10F59"/>
    <w:rsid w:val="00B12881"/>
    <w:rsid w:val="00B16952"/>
    <w:rsid w:val="00B26397"/>
    <w:rsid w:val="00B34905"/>
    <w:rsid w:val="00B40075"/>
    <w:rsid w:val="00B40985"/>
    <w:rsid w:val="00B64C93"/>
    <w:rsid w:val="00B72923"/>
    <w:rsid w:val="00B752E7"/>
    <w:rsid w:val="00B82877"/>
    <w:rsid w:val="00B93796"/>
    <w:rsid w:val="00BA02E7"/>
    <w:rsid w:val="00BA61A1"/>
    <w:rsid w:val="00BA7AD9"/>
    <w:rsid w:val="00BC3B0D"/>
    <w:rsid w:val="00BC73D4"/>
    <w:rsid w:val="00BD02AC"/>
    <w:rsid w:val="00BD03A2"/>
    <w:rsid w:val="00BD472D"/>
    <w:rsid w:val="00BE63EE"/>
    <w:rsid w:val="00BE7F04"/>
    <w:rsid w:val="00BF4014"/>
    <w:rsid w:val="00BF50F9"/>
    <w:rsid w:val="00BF6E6E"/>
    <w:rsid w:val="00BF7B56"/>
    <w:rsid w:val="00C004EF"/>
    <w:rsid w:val="00C04E19"/>
    <w:rsid w:val="00C070C1"/>
    <w:rsid w:val="00C1528A"/>
    <w:rsid w:val="00C31CC0"/>
    <w:rsid w:val="00C40884"/>
    <w:rsid w:val="00C429D7"/>
    <w:rsid w:val="00C6038A"/>
    <w:rsid w:val="00C610D9"/>
    <w:rsid w:val="00C81280"/>
    <w:rsid w:val="00C85DAA"/>
    <w:rsid w:val="00C86496"/>
    <w:rsid w:val="00C92C59"/>
    <w:rsid w:val="00C92FAC"/>
    <w:rsid w:val="00CA1228"/>
    <w:rsid w:val="00CA18A2"/>
    <w:rsid w:val="00CB1F03"/>
    <w:rsid w:val="00CB6A36"/>
    <w:rsid w:val="00CC73D5"/>
    <w:rsid w:val="00CD0391"/>
    <w:rsid w:val="00CD6DF3"/>
    <w:rsid w:val="00CD7127"/>
    <w:rsid w:val="00CF32E2"/>
    <w:rsid w:val="00CF38DC"/>
    <w:rsid w:val="00CF4E72"/>
    <w:rsid w:val="00D02A17"/>
    <w:rsid w:val="00D04EA3"/>
    <w:rsid w:val="00D050CF"/>
    <w:rsid w:val="00D05862"/>
    <w:rsid w:val="00D20880"/>
    <w:rsid w:val="00D20D2C"/>
    <w:rsid w:val="00D250E4"/>
    <w:rsid w:val="00D32FA3"/>
    <w:rsid w:val="00D47839"/>
    <w:rsid w:val="00D47FBC"/>
    <w:rsid w:val="00D52FC2"/>
    <w:rsid w:val="00D5466B"/>
    <w:rsid w:val="00D62E44"/>
    <w:rsid w:val="00D76A7B"/>
    <w:rsid w:val="00D83575"/>
    <w:rsid w:val="00D86E55"/>
    <w:rsid w:val="00D94B60"/>
    <w:rsid w:val="00D95C8B"/>
    <w:rsid w:val="00D96A73"/>
    <w:rsid w:val="00DB0240"/>
    <w:rsid w:val="00DB717A"/>
    <w:rsid w:val="00DC0CCD"/>
    <w:rsid w:val="00DC3C32"/>
    <w:rsid w:val="00DD0010"/>
    <w:rsid w:val="00DD1B6F"/>
    <w:rsid w:val="00DD2A1D"/>
    <w:rsid w:val="00DF4AE8"/>
    <w:rsid w:val="00DF560F"/>
    <w:rsid w:val="00E11AAC"/>
    <w:rsid w:val="00E12709"/>
    <w:rsid w:val="00E2143F"/>
    <w:rsid w:val="00E231D8"/>
    <w:rsid w:val="00E2756E"/>
    <w:rsid w:val="00E325CC"/>
    <w:rsid w:val="00E47FD6"/>
    <w:rsid w:val="00E53536"/>
    <w:rsid w:val="00E61DF8"/>
    <w:rsid w:val="00E64FDB"/>
    <w:rsid w:val="00E72F02"/>
    <w:rsid w:val="00E814CF"/>
    <w:rsid w:val="00E87CD1"/>
    <w:rsid w:val="00E91299"/>
    <w:rsid w:val="00E917AB"/>
    <w:rsid w:val="00E93571"/>
    <w:rsid w:val="00E940D2"/>
    <w:rsid w:val="00E95D82"/>
    <w:rsid w:val="00EA0E2D"/>
    <w:rsid w:val="00EB12FD"/>
    <w:rsid w:val="00EB56B9"/>
    <w:rsid w:val="00EB669A"/>
    <w:rsid w:val="00EC2818"/>
    <w:rsid w:val="00EC2A82"/>
    <w:rsid w:val="00EC4078"/>
    <w:rsid w:val="00EC51FA"/>
    <w:rsid w:val="00ED72B9"/>
    <w:rsid w:val="00EE0167"/>
    <w:rsid w:val="00EE4BEE"/>
    <w:rsid w:val="00EF173D"/>
    <w:rsid w:val="00EF32B3"/>
    <w:rsid w:val="00F003BF"/>
    <w:rsid w:val="00F106CC"/>
    <w:rsid w:val="00F161D4"/>
    <w:rsid w:val="00F166E9"/>
    <w:rsid w:val="00F21C8C"/>
    <w:rsid w:val="00F22810"/>
    <w:rsid w:val="00F24E66"/>
    <w:rsid w:val="00F311F4"/>
    <w:rsid w:val="00F31516"/>
    <w:rsid w:val="00F4477C"/>
    <w:rsid w:val="00F51C65"/>
    <w:rsid w:val="00F53E0A"/>
    <w:rsid w:val="00F60170"/>
    <w:rsid w:val="00F66093"/>
    <w:rsid w:val="00F71501"/>
    <w:rsid w:val="00F728FE"/>
    <w:rsid w:val="00F83EF6"/>
    <w:rsid w:val="00F8795F"/>
    <w:rsid w:val="00F94058"/>
    <w:rsid w:val="00FA1669"/>
    <w:rsid w:val="00FA45AA"/>
    <w:rsid w:val="00FA553B"/>
    <w:rsid w:val="00FA6405"/>
    <w:rsid w:val="00FA7709"/>
    <w:rsid w:val="00FB3364"/>
    <w:rsid w:val="00FC0424"/>
    <w:rsid w:val="00FC54F0"/>
    <w:rsid w:val="00FC6FF3"/>
    <w:rsid w:val="00FC7B22"/>
    <w:rsid w:val="00FD17C7"/>
    <w:rsid w:val="00FD1B79"/>
    <w:rsid w:val="00FD3BA6"/>
    <w:rsid w:val="00FD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8289"/>
    <o:shapelayout v:ext="edit">
      <o:idmap v:ext="edit" data="1"/>
    </o:shapelayout>
  </w:shapeDefaults>
  <w:decimalSymbol w:val=","/>
  <w:listSeparator w:val=";"/>
  <w15:docId w15:val="{D2AB53E4-E585-44EE-B9DA-992B9442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02A17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02A17"/>
    <w:pPr>
      <w:keepNext/>
      <w:jc w:val="right"/>
      <w:outlineLvl w:val="0"/>
    </w:pPr>
    <w:rPr>
      <w:i/>
      <w:sz w:val="28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02A17"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02A17"/>
    <w:pPr>
      <w:keepNext/>
      <w:jc w:val="center"/>
      <w:outlineLvl w:val="2"/>
    </w:pPr>
    <w:rPr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02A17"/>
    <w:pPr>
      <w:keepNext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02A17"/>
    <w:pPr>
      <w:keepNext/>
      <w:outlineLvl w:val="4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57DF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957DF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957DFC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957DFC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957DFC"/>
    <w:rPr>
      <w:rFonts w:ascii="Calibri" w:hAnsi="Calibri" w:cs="Times New Roman"/>
      <w:b/>
      <w:bCs/>
      <w:i/>
      <w:iCs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rsid w:val="00D02A17"/>
    <w:pPr>
      <w:spacing w:before="120" w:after="120"/>
      <w:jc w:val="center"/>
    </w:pPr>
    <w:rPr>
      <w:b/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957DFC"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D02A17"/>
    <w:pPr>
      <w:widowControl w:val="0"/>
    </w:pPr>
    <w:rPr>
      <w:b/>
      <w:sz w:val="28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957DFC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02A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050CF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2A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957DFC"/>
    <w:rPr>
      <w:rFonts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F362A"/>
    <w:pPr>
      <w:widowControl w:val="0"/>
    </w:pPr>
    <w:rPr>
      <w:rFonts w:ascii="Courier New" w:hAnsi="Courier New"/>
      <w:sz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957DFC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03712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957DFC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D050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D050C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D7F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C8478A20</Template>
  <TotalTime>1</TotalTime>
  <Pages>1</Pages>
  <Words>84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DRUK  NR 4 F</vt:lpstr>
    </vt:vector>
  </TitlesOfParts>
  <Company>Miejski Zarzad Drog w Kielcach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DRUK  NR 4 F</dc:title>
  <dc:creator>MZD</dc:creator>
  <cp:lastModifiedBy>Justyna Kubikowska</cp:lastModifiedBy>
  <cp:revision>2</cp:revision>
  <cp:lastPrinted>2021-04-20T10:43:00Z</cp:lastPrinted>
  <dcterms:created xsi:type="dcterms:W3CDTF">2026-05-06T13:27:00Z</dcterms:created>
  <dcterms:modified xsi:type="dcterms:W3CDTF">2026-05-06T13:27:00Z</dcterms:modified>
</cp:coreProperties>
</file>